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EAC" w:rsidRPr="00222E6E" w:rsidRDefault="00916EAC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>Приложение 9</w:t>
      </w:r>
    </w:p>
    <w:p w:rsidR="00916EAC" w:rsidRPr="00222E6E" w:rsidRDefault="00916EAC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к </w:t>
      </w:r>
      <w:r w:rsidRPr="00222E6E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916EAC" w:rsidRPr="00222E6E" w:rsidRDefault="00916EAC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916EAC" w:rsidRDefault="00916EAC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19.12.2014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 xml:space="preserve"> 459</w:t>
      </w:r>
    </w:p>
    <w:p w:rsidR="00916EAC" w:rsidRDefault="00916EAC" w:rsidP="00C87C2A">
      <w:pPr>
        <w:rPr>
          <w:sz w:val="28"/>
          <w:szCs w:val="28"/>
        </w:rPr>
      </w:pPr>
    </w:p>
    <w:p w:rsidR="00916EAC" w:rsidRDefault="00916EAC" w:rsidP="00C87C2A">
      <w:pPr>
        <w:rPr>
          <w:sz w:val="28"/>
          <w:szCs w:val="28"/>
        </w:rPr>
      </w:pPr>
    </w:p>
    <w:p w:rsidR="00916EAC" w:rsidRDefault="00916EAC" w:rsidP="005B0BD3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Распределение </w:t>
      </w:r>
      <w:r w:rsidRPr="005B0BD3">
        <w:rPr>
          <w:b/>
          <w:bCs/>
          <w:sz w:val="28"/>
          <w:szCs w:val="28"/>
        </w:rPr>
        <w:t>бюджетных ассигнований по целевым статьям</w:t>
      </w:r>
    </w:p>
    <w:p w:rsidR="00916EAC" w:rsidRDefault="00916EAC" w:rsidP="005B0BD3">
      <w:pPr>
        <w:spacing w:line="240" w:lineRule="exact"/>
        <w:jc w:val="center"/>
        <w:rPr>
          <w:b/>
          <w:bCs/>
          <w:sz w:val="28"/>
          <w:szCs w:val="28"/>
        </w:rPr>
      </w:pPr>
      <w:r w:rsidRPr="005B0BD3">
        <w:rPr>
          <w:b/>
          <w:bCs/>
          <w:sz w:val="28"/>
          <w:szCs w:val="28"/>
        </w:rPr>
        <w:t xml:space="preserve">(муниципальным программам Чудовского муниципального района </w:t>
      </w:r>
    </w:p>
    <w:p w:rsidR="00916EAC" w:rsidRDefault="00916EAC" w:rsidP="005B0BD3">
      <w:pPr>
        <w:spacing w:line="240" w:lineRule="exact"/>
        <w:jc w:val="center"/>
        <w:rPr>
          <w:b/>
          <w:bCs/>
          <w:sz w:val="28"/>
          <w:szCs w:val="28"/>
        </w:rPr>
      </w:pPr>
      <w:r w:rsidRPr="005B0BD3">
        <w:rPr>
          <w:b/>
          <w:bCs/>
          <w:sz w:val="28"/>
          <w:szCs w:val="28"/>
        </w:rPr>
        <w:t xml:space="preserve">и непрограммным направлениям деятельности), </w:t>
      </w:r>
    </w:p>
    <w:p w:rsidR="00916EAC" w:rsidRDefault="00916EAC" w:rsidP="005B0BD3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</w:t>
      </w:r>
      <w:r w:rsidRPr="005B0BD3">
        <w:rPr>
          <w:b/>
          <w:bCs/>
          <w:sz w:val="28"/>
          <w:szCs w:val="28"/>
        </w:rPr>
        <w:t xml:space="preserve">руппам и подгруппам видов расходов классификации </w:t>
      </w:r>
    </w:p>
    <w:p w:rsidR="00916EAC" w:rsidRDefault="00916EAC" w:rsidP="005B0BD3">
      <w:pPr>
        <w:spacing w:line="240" w:lineRule="exact"/>
        <w:jc w:val="center"/>
        <w:rPr>
          <w:b/>
          <w:bCs/>
          <w:sz w:val="28"/>
          <w:szCs w:val="28"/>
        </w:rPr>
      </w:pPr>
      <w:r w:rsidRPr="005B0BD3">
        <w:rPr>
          <w:b/>
          <w:bCs/>
          <w:sz w:val="28"/>
          <w:szCs w:val="28"/>
        </w:rPr>
        <w:t>расходов бюджета муниципального района</w:t>
      </w:r>
    </w:p>
    <w:p w:rsidR="00916EAC" w:rsidRPr="00877CF5" w:rsidRDefault="00916EAC" w:rsidP="005B0BD3">
      <w:pPr>
        <w:spacing w:line="240" w:lineRule="exact"/>
        <w:jc w:val="center"/>
        <w:rPr>
          <w:sz w:val="28"/>
          <w:szCs w:val="28"/>
        </w:rPr>
      </w:pPr>
      <w:r w:rsidRPr="005B0BD3">
        <w:rPr>
          <w:b/>
          <w:bCs/>
          <w:sz w:val="28"/>
          <w:szCs w:val="28"/>
        </w:rPr>
        <w:t xml:space="preserve"> на</w:t>
      </w:r>
      <w:r>
        <w:rPr>
          <w:b/>
          <w:bCs/>
          <w:sz w:val="28"/>
          <w:szCs w:val="28"/>
        </w:rPr>
        <w:t xml:space="preserve"> 2015 год</w:t>
      </w:r>
      <w:r w:rsidRPr="005B0BD3">
        <w:rPr>
          <w:b/>
          <w:bCs/>
          <w:sz w:val="28"/>
          <w:szCs w:val="28"/>
        </w:rPr>
        <w:t xml:space="preserve"> и на плановый период 2016 и 2017 годов                                    </w:t>
      </w:r>
    </w:p>
    <w:p w:rsidR="00916EAC" w:rsidRDefault="00916EAC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A0BE6">
        <w:t>(тыс. рублей)</w:t>
      </w:r>
    </w:p>
    <w:tbl>
      <w:tblPr>
        <w:tblW w:w="10524" w:type="dxa"/>
        <w:tblInd w:w="-106" w:type="dxa"/>
        <w:tblLook w:val="00A0"/>
      </w:tblPr>
      <w:tblGrid>
        <w:gridCol w:w="3686"/>
        <w:gridCol w:w="1134"/>
        <w:gridCol w:w="567"/>
        <w:gridCol w:w="1134"/>
        <w:gridCol w:w="567"/>
        <w:gridCol w:w="1134"/>
        <w:gridCol w:w="1182"/>
        <w:gridCol w:w="1120"/>
      </w:tblGrid>
      <w:tr w:rsidR="00916EAC" w:rsidRPr="005B0BD3">
        <w:trPr>
          <w:trHeight w:val="3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2015 год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2016 год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2017 год</w:t>
            </w:r>
          </w:p>
        </w:tc>
      </w:tr>
      <w:tr w:rsidR="00916EAC" w:rsidRPr="005B0BD3">
        <w:trPr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916EAC" w:rsidRPr="005B0BD3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Муниципальная программа «Развитие образования в Чудовском муниципальном районе на 2015-2020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jc w:val="right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256 458,50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jc w:val="right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212 925,20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jc w:val="right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253 727,40</w:t>
            </w:r>
          </w:p>
        </w:tc>
      </w:tr>
      <w:tr w:rsidR="00916EAC" w:rsidRPr="005B0BD3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both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Подпрограмма «Развитие дошкольного и общего образования в Чудовском муниципальном районе»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 xml:space="preserve">01 1 0000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jc w:val="right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222 213,20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jc w:val="right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185 744,70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jc w:val="right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223 873,00</w:t>
            </w:r>
          </w:p>
        </w:tc>
      </w:tr>
      <w:tr w:rsidR="00916EAC" w:rsidRPr="005B0BD3">
        <w:trPr>
          <w:trHeight w:val="12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Компенсация родительской платы родителям (законным представителям) детей, посещающих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3 780,00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3 042,90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3 780,00</w:t>
            </w:r>
          </w:p>
        </w:tc>
      </w:tr>
      <w:tr w:rsidR="00916EAC" w:rsidRPr="005B0BD3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both"/>
              <w:rPr>
                <w:color w:val="000000"/>
                <w:sz w:val="20"/>
                <w:szCs w:val="20"/>
              </w:rPr>
            </w:pPr>
            <w:r w:rsidRPr="005B0BD3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3 780,00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3 042,90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3 780,00</w:t>
            </w:r>
          </w:p>
        </w:tc>
      </w:tr>
      <w:tr w:rsidR="00916EAC" w:rsidRPr="005B0BD3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3 780,00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3 042,90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3 780,00</w:t>
            </w:r>
          </w:p>
        </w:tc>
      </w:tr>
      <w:tr w:rsidR="00916EAC" w:rsidRPr="005B0BD3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3 780,00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3 042,90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3 780,00</w:t>
            </w:r>
          </w:p>
        </w:tc>
      </w:tr>
      <w:tr w:rsidR="00916EAC" w:rsidRPr="005B0BD3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 xml:space="preserve">Обеспечение деятельности муниципальных дошкольных образовательных учреждений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134 842,40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109 256,90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135 722,80</w:t>
            </w:r>
          </w:p>
        </w:tc>
      </w:tr>
      <w:tr w:rsidR="00916EAC" w:rsidRPr="005B0BD3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both"/>
              <w:rPr>
                <w:color w:val="000000"/>
                <w:sz w:val="20"/>
                <w:szCs w:val="20"/>
              </w:rPr>
            </w:pPr>
            <w:r w:rsidRPr="005B0BD3"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134 842,40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109 256,90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135 722,80</w:t>
            </w:r>
          </w:p>
        </w:tc>
      </w:tr>
      <w:tr w:rsidR="00916EAC" w:rsidRPr="005B0BD3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58 394,60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47 343,20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58 834,80</w:t>
            </w:r>
          </w:p>
        </w:tc>
      </w:tr>
      <w:tr w:rsidR="00916EAC" w:rsidRPr="005B0BD3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11 987,50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9 744,50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12 207,60</w:t>
            </w:r>
          </w:p>
        </w:tc>
      </w:tr>
      <w:tr w:rsidR="00916EAC" w:rsidRPr="005B0BD3">
        <w:trPr>
          <w:trHeight w:val="2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46 407,10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37 598,70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46 627,20</w:t>
            </w:r>
          </w:p>
        </w:tc>
      </w:tr>
      <w:tr w:rsidR="00916EAC" w:rsidRPr="005B0BD3">
        <w:trPr>
          <w:trHeight w:val="2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76 447,80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61 913,70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76 888,00</w:t>
            </w:r>
          </w:p>
        </w:tc>
      </w:tr>
      <w:tr w:rsidR="00916EAC" w:rsidRPr="005B0BD3">
        <w:trPr>
          <w:trHeight w:val="2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17 385,10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14 060,80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17 605,20</w:t>
            </w:r>
          </w:p>
        </w:tc>
      </w:tr>
      <w:tr w:rsidR="00916EAC" w:rsidRPr="005B0BD3">
        <w:trPr>
          <w:trHeight w:val="2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59 062,70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47 852,90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59 282,80</w:t>
            </w:r>
          </w:p>
        </w:tc>
      </w:tr>
      <w:tr w:rsidR="00916EAC" w:rsidRPr="005B0BD3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Осуществление отдельных государственных полномочий по оказанию социальной поддержки обучающимся муниципальных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8 524,10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6 783,60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8 596,20</w:t>
            </w:r>
          </w:p>
        </w:tc>
      </w:tr>
      <w:tr w:rsidR="00916EAC" w:rsidRPr="005B0BD3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both"/>
              <w:rPr>
                <w:color w:val="000000"/>
                <w:sz w:val="20"/>
                <w:szCs w:val="20"/>
              </w:rPr>
            </w:pPr>
            <w:r w:rsidRPr="005B0BD3"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8 327,50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6 627,20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8 399,60</w:t>
            </w:r>
          </w:p>
        </w:tc>
      </w:tr>
      <w:tr w:rsidR="00916EAC" w:rsidRPr="005B0BD3">
        <w:trPr>
          <w:trHeight w:val="2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1 205,80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959,50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1 205,80</w:t>
            </w:r>
          </w:p>
        </w:tc>
      </w:tr>
      <w:tr w:rsidR="00916EAC" w:rsidRPr="005B0BD3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1 205,80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959,50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1 205,80</w:t>
            </w:r>
          </w:p>
        </w:tc>
      </w:tr>
      <w:tr w:rsidR="00916EAC" w:rsidRPr="005B0BD3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7 102,90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5 652,80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7 175,00</w:t>
            </w:r>
          </w:p>
        </w:tc>
      </w:tr>
      <w:tr w:rsidR="00916EAC" w:rsidRPr="005B0BD3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3 627,50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2 873,20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3 607,60</w:t>
            </w:r>
          </w:p>
        </w:tc>
      </w:tr>
    </w:tbl>
    <w:p w:rsidR="00916EAC" w:rsidRDefault="00916EAC"/>
    <w:p w:rsidR="00916EAC" w:rsidRDefault="00916EAC"/>
    <w:tbl>
      <w:tblPr>
        <w:tblW w:w="10524" w:type="dxa"/>
        <w:tblInd w:w="-106" w:type="dxa"/>
        <w:tblLook w:val="00A0"/>
      </w:tblPr>
      <w:tblGrid>
        <w:gridCol w:w="3686"/>
        <w:gridCol w:w="1134"/>
        <w:gridCol w:w="567"/>
        <w:gridCol w:w="1134"/>
        <w:gridCol w:w="567"/>
        <w:gridCol w:w="1134"/>
        <w:gridCol w:w="1182"/>
        <w:gridCol w:w="1120"/>
      </w:tblGrid>
      <w:tr w:rsidR="00916EAC" w:rsidRPr="005B0BD3">
        <w:trPr>
          <w:trHeight w:val="315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916EAC" w:rsidRPr="005B0BD3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920,50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732,50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992,60</w:t>
            </w:r>
          </w:p>
        </w:tc>
      </w:tr>
      <w:tr w:rsidR="00916EAC" w:rsidRPr="005B0BD3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2 554,90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2 047,10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2 574,80</w:t>
            </w:r>
          </w:p>
        </w:tc>
      </w:tr>
      <w:tr w:rsidR="00916EAC" w:rsidRPr="005B0BD3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18,80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14,90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18,80</w:t>
            </w:r>
          </w:p>
        </w:tc>
      </w:tr>
      <w:tr w:rsidR="00916EAC" w:rsidRPr="005B0BD3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18,80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14,90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18,80</w:t>
            </w:r>
          </w:p>
        </w:tc>
      </w:tr>
      <w:tr w:rsidR="00916EAC" w:rsidRPr="005B0BD3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both"/>
              <w:rPr>
                <w:color w:val="000000"/>
                <w:sz w:val="20"/>
                <w:szCs w:val="20"/>
              </w:rPr>
            </w:pPr>
            <w:r w:rsidRPr="005B0BD3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196,60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156,40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196,60</w:t>
            </w:r>
          </w:p>
        </w:tc>
      </w:tr>
      <w:tr w:rsidR="00916EAC" w:rsidRPr="005B0BD3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196,60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156,40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196,60</w:t>
            </w:r>
          </w:p>
        </w:tc>
      </w:tr>
      <w:tr w:rsidR="00916EAC" w:rsidRPr="005B0BD3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172,20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137,00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172,20</w:t>
            </w:r>
          </w:p>
        </w:tc>
      </w:tr>
      <w:tr w:rsidR="00916EAC" w:rsidRPr="005B0BD3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24,40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19,40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24,40</w:t>
            </w:r>
          </w:p>
        </w:tc>
      </w:tr>
      <w:tr w:rsidR="00916EAC" w:rsidRPr="005B0BD3">
        <w:trPr>
          <w:trHeight w:val="14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Осуществление отдельных государственных полномочий по предоставлению компенсации на оплату жилья и коммунальных услуг отдельным категориям граждан, работающих и проживающих в сельских населённых пунктах и пос</w:t>
            </w:r>
            <w:r>
              <w:rPr>
                <w:sz w:val="20"/>
                <w:szCs w:val="20"/>
              </w:rPr>
              <w:t>е</w:t>
            </w:r>
            <w:r w:rsidRPr="005B0BD3">
              <w:rPr>
                <w:sz w:val="20"/>
                <w:szCs w:val="20"/>
              </w:rPr>
              <w:t xml:space="preserve">лках городского типа Новгородской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1 886,40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1 519,00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1 886,40</w:t>
            </w:r>
          </w:p>
        </w:tc>
      </w:tr>
      <w:tr w:rsidR="00916EAC" w:rsidRPr="005B0BD3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both"/>
              <w:rPr>
                <w:color w:val="000000"/>
                <w:sz w:val="20"/>
                <w:szCs w:val="20"/>
              </w:rPr>
            </w:pPr>
            <w:r w:rsidRPr="005B0BD3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</w:tr>
      <w:tr w:rsidR="00916EAC" w:rsidRPr="005B0BD3">
        <w:trPr>
          <w:trHeight w:val="2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B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1 886,40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1 519,00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1 886,40</w:t>
            </w:r>
          </w:p>
        </w:tc>
      </w:tr>
      <w:tr w:rsidR="00916EAC" w:rsidRPr="005B0BD3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1 886,40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1 519,00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1 886,40</w:t>
            </w:r>
          </w:p>
        </w:tc>
      </w:tr>
      <w:tr w:rsidR="00916EAC" w:rsidRPr="005B0BD3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Осуществление отдельных государственных полномочий по обеспечению бесплатным молоком обучающихся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449,30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0,00</w:t>
            </w:r>
          </w:p>
        </w:tc>
      </w:tr>
      <w:tr w:rsidR="00916EAC" w:rsidRPr="005B0BD3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both"/>
              <w:rPr>
                <w:color w:val="000000"/>
                <w:sz w:val="20"/>
                <w:szCs w:val="20"/>
              </w:rPr>
            </w:pPr>
            <w:r w:rsidRPr="005B0BD3"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449,30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0,00</w:t>
            </w:r>
          </w:p>
        </w:tc>
      </w:tr>
      <w:tr w:rsidR="00916EAC" w:rsidRPr="005B0BD3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449,30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0,00</w:t>
            </w:r>
          </w:p>
        </w:tc>
      </w:tr>
      <w:tr w:rsidR="00916EAC" w:rsidRPr="005B0BD3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449,30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0,00</w:t>
            </w:r>
          </w:p>
        </w:tc>
      </w:tr>
      <w:tr w:rsidR="00916EAC" w:rsidRPr="005B0BD3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Обеспечение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образования, учебниками и учебными пособиями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901,30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725,50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901,30</w:t>
            </w:r>
          </w:p>
        </w:tc>
      </w:tr>
      <w:tr w:rsidR="00916EAC" w:rsidRPr="005B0BD3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both"/>
              <w:rPr>
                <w:color w:val="000000"/>
                <w:sz w:val="20"/>
                <w:szCs w:val="20"/>
              </w:rPr>
            </w:pPr>
            <w:r w:rsidRPr="005B0BD3"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901,30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725,50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901,30</w:t>
            </w:r>
          </w:p>
        </w:tc>
      </w:tr>
      <w:tr w:rsidR="00916EAC" w:rsidRPr="005B0BD3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901,30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725,50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901,30</w:t>
            </w:r>
          </w:p>
        </w:tc>
      </w:tr>
      <w:tr w:rsidR="00916EAC" w:rsidRPr="005B0BD3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137,00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110,40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137,00</w:t>
            </w:r>
          </w:p>
        </w:tc>
      </w:tr>
      <w:tr w:rsidR="00916EAC" w:rsidRPr="005B0BD3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764,30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615,10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764,30</w:t>
            </w:r>
          </w:p>
        </w:tc>
      </w:tr>
      <w:tr w:rsidR="00916EAC" w:rsidRPr="005B0BD3">
        <w:trPr>
          <w:trHeight w:val="17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 xml:space="preserve">Обеспечение доступа к информационно-телекоммуникационной сети </w:t>
            </w:r>
            <w:r>
              <w:rPr>
                <w:sz w:val="20"/>
                <w:szCs w:val="20"/>
              </w:rPr>
              <w:t>«</w:t>
            </w:r>
            <w:r w:rsidRPr="005B0BD3">
              <w:rPr>
                <w:sz w:val="20"/>
                <w:szCs w:val="20"/>
              </w:rPr>
              <w:t>Интернет</w:t>
            </w:r>
            <w:r>
              <w:rPr>
                <w:sz w:val="20"/>
                <w:szCs w:val="20"/>
              </w:rPr>
              <w:t>»</w:t>
            </w:r>
            <w:r w:rsidRPr="005B0BD3">
              <w:rPr>
                <w:sz w:val="20"/>
                <w:szCs w:val="20"/>
              </w:rPr>
              <w:t xml:space="preserve"> муниципальных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236,70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190,50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236,70</w:t>
            </w:r>
          </w:p>
        </w:tc>
      </w:tr>
      <w:tr w:rsidR="00916EAC" w:rsidRPr="005B0BD3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both"/>
              <w:rPr>
                <w:color w:val="000000"/>
                <w:sz w:val="20"/>
                <w:szCs w:val="20"/>
              </w:rPr>
            </w:pPr>
            <w:r w:rsidRPr="005B0BD3"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236,70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190,50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236,70</w:t>
            </w:r>
          </w:p>
        </w:tc>
      </w:tr>
      <w:tr w:rsidR="00916EAC" w:rsidRPr="005B0BD3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236,70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190,50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236,70</w:t>
            </w:r>
          </w:p>
        </w:tc>
      </w:tr>
      <w:tr w:rsidR="00916EAC" w:rsidRPr="005B0BD3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94,70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76,20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94,70</w:t>
            </w:r>
          </w:p>
        </w:tc>
      </w:tr>
      <w:tr w:rsidR="00916EAC" w:rsidRPr="005B0BD3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142,00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114,30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142,00</w:t>
            </w:r>
          </w:p>
        </w:tc>
      </w:tr>
      <w:tr w:rsidR="00916EAC" w:rsidRPr="005B0BD3">
        <w:trPr>
          <w:trHeight w:val="14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Ежемесячное денежное вознаграждение за классное руководство в муниципальных образовательных организациях, реализующих общеобразовательные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1 462,00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1 177,00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1 462,00</w:t>
            </w:r>
          </w:p>
        </w:tc>
      </w:tr>
      <w:tr w:rsidR="00916EAC" w:rsidRPr="005B0BD3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both"/>
              <w:rPr>
                <w:color w:val="000000"/>
                <w:sz w:val="20"/>
                <w:szCs w:val="20"/>
              </w:rPr>
            </w:pPr>
            <w:r w:rsidRPr="005B0BD3"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1 462,00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1 177,00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1 462,00</w:t>
            </w:r>
          </w:p>
        </w:tc>
      </w:tr>
      <w:tr w:rsidR="00916EAC" w:rsidRPr="005B0BD3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1 462,00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1 177,00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1 462,00</w:t>
            </w:r>
          </w:p>
        </w:tc>
      </w:tr>
      <w:tr w:rsidR="00916EAC" w:rsidRPr="005B0BD3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286,90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230,80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286,90</w:t>
            </w:r>
          </w:p>
        </w:tc>
      </w:tr>
      <w:tr w:rsidR="00916EAC" w:rsidRPr="005B0BD3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1 175,10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946,20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1 175,10</w:t>
            </w:r>
          </w:p>
        </w:tc>
      </w:tr>
      <w:tr w:rsidR="00916EAC" w:rsidRPr="005B0BD3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color w:val="000000"/>
                <w:sz w:val="20"/>
                <w:szCs w:val="20"/>
              </w:rPr>
            </w:pPr>
            <w:r w:rsidRPr="005B0BD3">
              <w:rPr>
                <w:color w:val="000000"/>
                <w:sz w:val="20"/>
                <w:szCs w:val="20"/>
              </w:rPr>
              <w:t>Организация питьевого режима в дошкольных и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132,20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106,40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132,20</w:t>
            </w:r>
          </w:p>
        </w:tc>
      </w:tr>
      <w:tr w:rsidR="00916EAC" w:rsidRPr="005B0BD3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AC" w:rsidRPr="005B0BD3" w:rsidRDefault="00916EAC" w:rsidP="005B0BD3">
            <w:pPr>
              <w:jc w:val="both"/>
              <w:rPr>
                <w:color w:val="000000"/>
                <w:sz w:val="20"/>
                <w:szCs w:val="20"/>
              </w:rPr>
            </w:pPr>
            <w:r w:rsidRPr="005B0BD3"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132,20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106,40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132,20</w:t>
            </w:r>
          </w:p>
        </w:tc>
      </w:tr>
      <w:tr w:rsidR="00916EAC" w:rsidRPr="005B0BD3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71,40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57,50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71,40</w:t>
            </w:r>
          </w:p>
        </w:tc>
      </w:tr>
      <w:tr w:rsidR="00916EAC" w:rsidRPr="005B0BD3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71,40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57,50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71,40</w:t>
            </w:r>
          </w:p>
        </w:tc>
      </w:tr>
      <w:tr w:rsidR="00916EAC" w:rsidRPr="005B0BD3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both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01 1 7206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center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60,80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48,90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 w:rsidP="005B0BD3">
            <w:pPr>
              <w:jc w:val="right"/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60,80</w:t>
            </w:r>
          </w:p>
        </w:tc>
      </w:tr>
      <w:tr w:rsidR="00916EAC" w:rsidRPr="005B0BD3">
        <w:trPr>
          <w:gridAfter w:val="8"/>
          <w:wAfter w:w="10524" w:type="dxa"/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EAC" w:rsidRPr="005B0BD3" w:rsidRDefault="00916EAC">
            <w:pPr>
              <w:rPr>
                <w:sz w:val="20"/>
                <w:szCs w:val="20"/>
              </w:rPr>
            </w:pPr>
            <w:r w:rsidRPr="005B0BD3">
              <w:rPr>
                <w:sz w:val="20"/>
                <w:szCs w:val="20"/>
              </w:rPr>
              <w:t>Субсидии автономным учреждениям</w:t>
            </w:r>
          </w:p>
        </w:tc>
      </w:tr>
    </w:tbl>
    <w:p w:rsidR="00916EAC" w:rsidRDefault="00916EAC" w:rsidP="00BB4BBA"/>
    <w:sectPr w:rsidR="00916EAC" w:rsidSect="003E0309">
      <w:headerReference w:type="default" r:id="rId6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EAC" w:rsidRDefault="00916EAC">
      <w:r>
        <w:separator/>
      </w:r>
    </w:p>
  </w:endnote>
  <w:endnote w:type="continuationSeparator" w:id="1">
    <w:p w:rsidR="00916EAC" w:rsidRDefault="00916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EAC" w:rsidRDefault="00916EAC">
      <w:r>
        <w:separator/>
      </w:r>
    </w:p>
  </w:footnote>
  <w:footnote w:type="continuationSeparator" w:id="1">
    <w:p w:rsidR="00916EAC" w:rsidRDefault="00916E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EAC" w:rsidRDefault="00916EAC" w:rsidP="00220691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16EAC" w:rsidRDefault="00916EA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0691"/>
    <w:rsid w:val="00012ADE"/>
    <w:rsid w:val="00056FD6"/>
    <w:rsid w:val="00061F9C"/>
    <w:rsid w:val="00070560"/>
    <w:rsid w:val="00090DC1"/>
    <w:rsid w:val="00114F06"/>
    <w:rsid w:val="00116B98"/>
    <w:rsid w:val="00126A63"/>
    <w:rsid w:val="00127212"/>
    <w:rsid w:val="0014462D"/>
    <w:rsid w:val="00190A7E"/>
    <w:rsid w:val="00196EDA"/>
    <w:rsid w:val="001A0F41"/>
    <w:rsid w:val="001A230A"/>
    <w:rsid w:val="001B0249"/>
    <w:rsid w:val="001B72A2"/>
    <w:rsid w:val="001F32D9"/>
    <w:rsid w:val="00220691"/>
    <w:rsid w:val="00221CFA"/>
    <w:rsid w:val="00222E6E"/>
    <w:rsid w:val="002424EF"/>
    <w:rsid w:val="0028511F"/>
    <w:rsid w:val="002C247F"/>
    <w:rsid w:val="002D61F0"/>
    <w:rsid w:val="002D6527"/>
    <w:rsid w:val="002F0EE6"/>
    <w:rsid w:val="002F100E"/>
    <w:rsid w:val="00303C35"/>
    <w:rsid w:val="00323902"/>
    <w:rsid w:val="00342A05"/>
    <w:rsid w:val="00380FC1"/>
    <w:rsid w:val="003B2F8E"/>
    <w:rsid w:val="003B5838"/>
    <w:rsid w:val="003E0309"/>
    <w:rsid w:val="003F3C12"/>
    <w:rsid w:val="003F6A9D"/>
    <w:rsid w:val="00413A68"/>
    <w:rsid w:val="00414724"/>
    <w:rsid w:val="00421124"/>
    <w:rsid w:val="00452AF4"/>
    <w:rsid w:val="00455455"/>
    <w:rsid w:val="0046212C"/>
    <w:rsid w:val="0046706A"/>
    <w:rsid w:val="00473A8C"/>
    <w:rsid w:val="004A6291"/>
    <w:rsid w:val="004B3576"/>
    <w:rsid w:val="004C1988"/>
    <w:rsid w:val="004D75DD"/>
    <w:rsid w:val="004F095F"/>
    <w:rsid w:val="004F168F"/>
    <w:rsid w:val="00520F08"/>
    <w:rsid w:val="00534608"/>
    <w:rsid w:val="005734EF"/>
    <w:rsid w:val="00583D4F"/>
    <w:rsid w:val="00596366"/>
    <w:rsid w:val="005B0BD3"/>
    <w:rsid w:val="005D0603"/>
    <w:rsid w:val="005D187F"/>
    <w:rsid w:val="00635B7A"/>
    <w:rsid w:val="006426BA"/>
    <w:rsid w:val="00654D06"/>
    <w:rsid w:val="006A0BE6"/>
    <w:rsid w:val="006B3C23"/>
    <w:rsid w:val="006B5422"/>
    <w:rsid w:val="006C5306"/>
    <w:rsid w:val="006D4EFE"/>
    <w:rsid w:val="006E389E"/>
    <w:rsid w:val="00712308"/>
    <w:rsid w:val="00720761"/>
    <w:rsid w:val="0072220F"/>
    <w:rsid w:val="0074453C"/>
    <w:rsid w:val="00745DF1"/>
    <w:rsid w:val="007665F0"/>
    <w:rsid w:val="00771367"/>
    <w:rsid w:val="00774225"/>
    <w:rsid w:val="00776D95"/>
    <w:rsid w:val="00781925"/>
    <w:rsid w:val="007947AE"/>
    <w:rsid w:val="007C1071"/>
    <w:rsid w:val="007C4B61"/>
    <w:rsid w:val="007E0F47"/>
    <w:rsid w:val="0082337C"/>
    <w:rsid w:val="00825D9C"/>
    <w:rsid w:val="00827D6C"/>
    <w:rsid w:val="0085038F"/>
    <w:rsid w:val="0086171D"/>
    <w:rsid w:val="00877CF5"/>
    <w:rsid w:val="00881660"/>
    <w:rsid w:val="00897B50"/>
    <w:rsid w:val="008D1E3C"/>
    <w:rsid w:val="008E684E"/>
    <w:rsid w:val="00916EAC"/>
    <w:rsid w:val="00951066"/>
    <w:rsid w:val="009646EF"/>
    <w:rsid w:val="009978F9"/>
    <w:rsid w:val="009A3D7C"/>
    <w:rsid w:val="009D6725"/>
    <w:rsid w:val="00A11D2B"/>
    <w:rsid w:val="00A37D7C"/>
    <w:rsid w:val="00A4214C"/>
    <w:rsid w:val="00A51564"/>
    <w:rsid w:val="00A866B3"/>
    <w:rsid w:val="00A87E10"/>
    <w:rsid w:val="00AA2CAB"/>
    <w:rsid w:val="00AA768B"/>
    <w:rsid w:val="00AB57A2"/>
    <w:rsid w:val="00AD0BCA"/>
    <w:rsid w:val="00AE308C"/>
    <w:rsid w:val="00AE31BD"/>
    <w:rsid w:val="00AF4180"/>
    <w:rsid w:val="00AF7591"/>
    <w:rsid w:val="00B03B7A"/>
    <w:rsid w:val="00B160D0"/>
    <w:rsid w:val="00B33ED5"/>
    <w:rsid w:val="00B377CB"/>
    <w:rsid w:val="00BB4BBA"/>
    <w:rsid w:val="00C16329"/>
    <w:rsid w:val="00C57F40"/>
    <w:rsid w:val="00C70EAF"/>
    <w:rsid w:val="00C76D41"/>
    <w:rsid w:val="00C773EC"/>
    <w:rsid w:val="00C83719"/>
    <w:rsid w:val="00C85C21"/>
    <w:rsid w:val="00C87C2A"/>
    <w:rsid w:val="00CA1DA2"/>
    <w:rsid w:val="00CA4B51"/>
    <w:rsid w:val="00CA5FDA"/>
    <w:rsid w:val="00CB1A14"/>
    <w:rsid w:val="00CB79F6"/>
    <w:rsid w:val="00CD5EF8"/>
    <w:rsid w:val="00CF190D"/>
    <w:rsid w:val="00CF64CE"/>
    <w:rsid w:val="00D26C02"/>
    <w:rsid w:val="00D45978"/>
    <w:rsid w:val="00D46FA2"/>
    <w:rsid w:val="00D7235E"/>
    <w:rsid w:val="00D818EC"/>
    <w:rsid w:val="00D83930"/>
    <w:rsid w:val="00D91D9A"/>
    <w:rsid w:val="00DA5E50"/>
    <w:rsid w:val="00DB30DE"/>
    <w:rsid w:val="00DD17CB"/>
    <w:rsid w:val="00DE719F"/>
    <w:rsid w:val="00DF201F"/>
    <w:rsid w:val="00E00993"/>
    <w:rsid w:val="00E1137C"/>
    <w:rsid w:val="00E133A1"/>
    <w:rsid w:val="00E20D5D"/>
    <w:rsid w:val="00E250FE"/>
    <w:rsid w:val="00E47197"/>
    <w:rsid w:val="00E555C9"/>
    <w:rsid w:val="00E6147C"/>
    <w:rsid w:val="00EB678A"/>
    <w:rsid w:val="00EC61ED"/>
    <w:rsid w:val="00ED3075"/>
    <w:rsid w:val="00EE2883"/>
    <w:rsid w:val="00F00AF5"/>
    <w:rsid w:val="00F04E3A"/>
    <w:rsid w:val="00F272DC"/>
    <w:rsid w:val="00F4795C"/>
    <w:rsid w:val="00F77346"/>
    <w:rsid w:val="00F83A54"/>
    <w:rsid w:val="00F93416"/>
    <w:rsid w:val="00FA054C"/>
    <w:rsid w:val="00FA3CAB"/>
    <w:rsid w:val="00FA4B6F"/>
    <w:rsid w:val="00FB0345"/>
    <w:rsid w:val="00FB0E4F"/>
    <w:rsid w:val="00FB3306"/>
    <w:rsid w:val="00FB6744"/>
    <w:rsid w:val="00FE6341"/>
    <w:rsid w:val="00FF0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90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24"/>
      <w:szCs w:val="24"/>
    </w:rPr>
  </w:style>
  <w:style w:type="character" w:styleId="PageNumber">
    <w:name w:val="page number"/>
    <w:basedOn w:val="DefaultParagraphFont"/>
    <w:uiPriority w:val="99"/>
    <w:rsid w:val="00220691"/>
  </w:style>
  <w:style w:type="character" w:styleId="Hyperlink">
    <w:name w:val="Hyperlink"/>
    <w:basedOn w:val="DefaultParagraphFont"/>
    <w:uiPriority w:val="99"/>
    <w:semiHidden/>
    <w:rsid w:val="00A87E1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Normal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Normal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Normal"/>
    <w:uiPriority w:val="99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"/>
    <w:uiPriority w:val="99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Normal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Normal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Normal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Normal"/>
    <w:uiPriority w:val="99"/>
    <w:rsid w:val="00A87E10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A5156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0249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052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</TotalTime>
  <Pages>3</Pages>
  <Words>900</Words>
  <Characters>5130</Characters>
  <Application>Microsoft Office Outlook</Application>
  <DocSecurity>0</DocSecurity>
  <Lines>0</Lines>
  <Paragraphs>0</Paragraphs>
  <ScaleCrop>false</ScaleCrop>
  <Company>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Пользователь</dc:creator>
  <cp:keywords/>
  <dc:description/>
  <cp:lastModifiedBy>Пользователь</cp:lastModifiedBy>
  <cp:revision>9</cp:revision>
  <cp:lastPrinted>2014-12-30T10:00:00Z</cp:lastPrinted>
  <dcterms:created xsi:type="dcterms:W3CDTF">2013-12-27T11:21:00Z</dcterms:created>
  <dcterms:modified xsi:type="dcterms:W3CDTF">2014-12-30T10:01:00Z</dcterms:modified>
</cp:coreProperties>
</file>